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A2" w:rsidRDefault="006073A2" w:rsidP="006073A2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7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6073A2" w:rsidRPr="006039CF" w:rsidTr="00DF48DD">
        <w:tc>
          <w:tcPr>
            <w:tcW w:w="7501" w:type="dxa"/>
            <w:gridSpan w:val="2"/>
          </w:tcPr>
          <w:p w:rsidR="006073A2" w:rsidRPr="006039CF" w:rsidRDefault="006073A2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156" editas="canvas" style="position:absolute;left:0;text-align:left;margin-left:1.4pt;margin-top:16.05pt;width:157.7pt;height:91.3pt;z-index:251691008" coordorigin="6466,5228" coordsize="2756,158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157" type="#_x0000_t75" style="position:absolute;left:6466;top:5228;width:2756;height:1587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58" type="#_x0000_t202" style="position:absolute;left:7204;top:5228;width:161;height:200" stroked="f">
                    <v:textbox style="mso-next-textbox:#_x0000_s11158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59" type="#_x0000_t202" style="position:absolute;left:8298;top:6265;width:161;height:199" stroked="f">
                    <v:textbox style="mso-next-textbox:#_x0000_s11159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60" type="#_x0000_t202" style="position:absolute;left:7488;top:6615;width:162;height:200" stroked="f">
                    <v:textbox style="mso-next-textbox:#_x0000_s11160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61" type="#_x0000_t202" style="position:absolute;left:6688;top:6025;width:161;height:200" stroked="f">
                    <v:textbox style="mso-next-textbox:#_x0000_s11161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62" type="#_x0000_t202" style="position:absolute;left:8992;top:6334;width:162;height:200" stroked="f">
                    <v:textbox style="mso-next-textbox:#_x0000_s11162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163" type="#_x0000_t32" style="position:absolute;left:8423;top:6245;width:711;height:361;flip:x y" o:connectortype="straight">
                    <v:stroke dashstyle="dash"/>
                  </v:shape>
                  <v:shape id="_x0000_s11164" type="#_x0000_t32" style="position:absolute;left:7488;top:6604;width:1646;height:1;flip:x y" o:connectortype="straight" strokeweight="1pt"/>
                  <v:shape id="_x0000_s11165" type="#_x0000_t32" style="position:absolute;left:6776;top:6245;width:1647;height:1;flip:x y" o:connectortype="straight">
                    <v:stroke dashstyle="dash"/>
                  </v:shape>
                  <v:shape id="_x0000_s11166" type="#_x0000_t32" style="position:absolute;left:6776;top:6246;width:712;height:361;flip:x y" o:connectortype="straight" strokeweight="1pt"/>
                  <v:shape id="_x0000_s11167" type="#_x0000_t32" style="position:absolute;left:7463;top:5264;width:8;height:1337;flip:x y" o:connectortype="straight" strokeweight="1.25pt"/>
                  <v:shape id="_x0000_s11168" type="#_x0000_t32" style="position:absolute;left:7467;top:5262;width:1667;height:1343" o:connectortype="straight" strokeweight="1pt"/>
                  <v:shape id="_x0000_s11169" type="#_x0000_t32" style="position:absolute;left:6776;top:5267;width:682;height:979;flip:x" o:connectortype="straight" strokeweight="1pt"/>
                  <v:shape id="_x0000_s11170" style="position:absolute;left:7383;top:6477;width:70;height:86" coordsize="71,88" path="m71,33l,,,88e" filled="f">
                    <v:path arrowok="t"/>
                  </v:shape>
                  <v:shape id="_x0000_s11171" style="position:absolute;left:7470;top:6513;width:97;height:92" coordsize="98,93" path="m,l98,r,93e" filled="f">
                    <v:path arrowok="t"/>
                  </v:shape>
                  <v:shape id="_x0000_s11172" type="#_x0000_t32" style="position:absolute;left:7464;top:5272;width:954;height:969" o:connectortype="straight">
                    <v:stroke dashstyle="dash"/>
                  </v:shape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="002650F2" w:rsidRPr="006039CF">
              <w:rPr>
                <w:position w:val="-10"/>
                <w:sz w:val="18"/>
                <w:szCs w:val="18"/>
              </w:rPr>
              <w:object w:dxaOrig="1080" w:dyaOrig="300">
                <v:shape id="_x0000_i1045" type="#_x0000_t75" style="width:53.6pt;height:15.3pt" o:ole="">
                  <v:imagedata r:id="rId7" o:title=""/>
                </v:shape>
                <o:OLEObject Type="Embed" ProgID="Equation.3" ShapeID="_x0000_i1045" DrawAspect="Content" ObjectID="_1400365626" r:id="rId8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6073A2" w:rsidRPr="006039CF" w:rsidTr="00DF48DD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6073A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A60194" w:rsidRDefault="006073A2" w:rsidP="00DF48DD">
                  <w:pPr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AB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73A2" w:rsidRPr="006039CF" w:rsidRDefault="006073A2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73A2" w:rsidRPr="006039CF" w:rsidTr="00DF48DD">
        <w:trPr>
          <w:trHeight w:val="2600"/>
        </w:trPr>
        <w:tc>
          <w:tcPr>
            <w:tcW w:w="3750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="002650F2" w:rsidRPr="006039CF">
              <w:rPr>
                <w:position w:val="-10"/>
                <w:sz w:val="18"/>
                <w:szCs w:val="18"/>
              </w:rPr>
              <w:object w:dxaOrig="1080" w:dyaOrig="300">
                <v:shape id="_x0000_i1046" type="#_x0000_t75" style="width:53.6pt;height:15.3pt" o:ole="">
                  <v:imagedata r:id="rId9" o:title=""/>
                </v:shape>
                <o:OLEObject Type="Embed" ProgID="Equation.3" ShapeID="_x0000_i1046" DrawAspect="Content" ObjectID="_1400365627" r:id="rId10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34" type="#_x0000_t75" style="width:28.35pt;height:13pt" o:ole="">
                  <v:imagedata r:id="rId11" o:title=""/>
                </v:shape>
                <o:OLEObject Type="Embed" ProgID="Equation.3" ShapeID="_x0000_i1034" DrawAspect="Content" ObjectID="_1400365628" r:id="rId12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="002650F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48" type="#_x0000_t75" style="width:42.15pt;height:13.8pt" o:ole="">
                  <v:imagedata r:id="rId13" o:title=""/>
                </v:shape>
                <o:OLEObject Type="Embed" ProgID="Equation.3" ShapeID="_x0000_i1048" DrawAspect="Content" ObjectID="_1400365629" r:id="rId14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33" type="#_x0000_t75" style="width:23.75pt;height:12.25pt" o:ole="">
                  <v:imagedata r:id="rId15" o:title=""/>
                </v:shape>
                <o:OLEObject Type="Embed" ProgID="Equation.3" ShapeID="_x0000_i1033" DrawAspect="Content" ObjectID="_1400365630" r:id="rId16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2650F2" w:rsidRPr="006039CF">
              <w:rPr>
                <w:position w:val="-4"/>
                <w:sz w:val="18"/>
                <w:szCs w:val="18"/>
              </w:rPr>
              <w:object w:dxaOrig="440" w:dyaOrig="220">
                <v:shape id="_x0000_i1047" type="#_x0000_t75" style="width:21.45pt;height:11.5pt" o:ole="">
                  <v:imagedata r:id="rId17" o:title=""/>
                </v:shape>
                <o:OLEObject Type="Embed" ProgID="Equation.3" ShapeID="_x0000_i1047" DrawAspect="Content" ObjectID="_1400365631" r:id="rId18"/>
              </w:object>
            </w:r>
          </w:p>
          <w:p w:rsidR="006073A2" w:rsidRPr="006039CF" w:rsidRDefault="006073A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41" editas="canvas" style="width:154.9pt;height:84.9pt;mso-position-horizontal-relative:char;mso-position-vertical-relative:line" coordorigin="6357,5193" coordsize="3062,1668">
                  <o:lock v:ext="edit" aspectratio="t"/>
                  <v:shape id="_x0000_s11142" type="#_x0000_t75" style="position:absolute;left:6357;top:5193;width:3062;height:1668" o:preferrelative="f">
                    <v:fill o:detectmouseclick="t"/>
                    <v:path o:extrusionok="t" o:connecttype="none"/>
                    <o:lock v:ext="edit" text="t"/>
                  </v:shape>
                  <v:shape id="_x0000_s11143" type="#_x0000_t202" style="position:absolute;left:7253;top:5193;width:162;height:203" stroked="f">
                    <v:textbox style="mso-next-textbox:#_x0000_s1114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44" type="#_x0000_t202" style="position:absolute;left:8439;top:6656;width:160;height:205" stroked="f">
                    <v:textbox style="mso-next-textbox:#_x0000_s11144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45" type="#_x0000_t202" style="position:absolute;left:7272;top:5991;width:162;height:203" stroked="f">
                    <v:textbox style="mso-next-textbox:#_x0000_s11145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46" type="#_x0000_t32" style="position:absolute;left:6577;top:6685;width:1782;height:1" o:connectortype="straight"/>
                  <v:shape id="_x0000_s11147" type="#_x0000_t32" style="position:absolute;left:8359;top:6196;width:856;height:491;flip:y" o:connectortype="straight" strokecolor="black [3213]"/>
                  <v:shape id="_x0000_s11148" type="#_x0000_t32" style="position:absolute;left:6577;top:6195;width:857;height:491;flip:y" o:connectortype="straight" strokecolor="black [3213]">
                    <v:stroke dashstyle="dash"/>
                  </v:shape>
                  <v:shape id="_x0000_s11149" type="#_x0000_t32" style="position:absolute;left:7434;top:6194;width:1781;height:1" o:connectortype="straight">
                    <v:stroke dashstyle="dash"/>
                  </v:shape>
                  <v:shape id="_x0000_s11150" type="#_x0000_t202" style="position:absolute;left:6402;top:6462;width:161;height:203" stroked="f">
                    <v:textbox style="mso-next-textbox:#_x0000_s11150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51" type="#_x0000_t32" style="position:absolute;left:7426;top:5228;width:933;height:1463" o:connectortype="straight"/>
                  <v:shape id="_x0000_s11152" type="#_x0000_t32" style="position:absolute;left:7430;top:5244;width:4;height:950" o:connectortype="straight">
                    <v:stroke dashstyle="dash"/>
                  </v:shape>
                  <v:shape id="_x0000_s11153" type="#_x0000_t202" style="position:absolute;left:9215;top:5955;width:162;height:204" stroked="f">
                    <v:textbox style="mso-next-textbox:#_x0000_s1115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54" type="#_x0000_t32" style="position:absolute;left:7426;top:5233;width:1790;height:961" o:connectortype="straight"/>
                  <v:shape id="_x0000_s11155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</w:t>
            </w:r>
            <w:r w:rsidR="002650F2" w:rsidRPr="006039CF">
              <w:rPr>
                <w:position w:val="-10"/>
                <w:sz w:val="18"/>
                <w:szCs w:val="18"/>
              </w:rPr>
              <w:object w:dxaOrig="1080" w:dyaOrig="300">
                <v:shape id="_x0000_i1049" type="#_x0000_t75" style="width:53.6pt;height:15.3pt" o:ole="">
                  <v:imagedata r:id="rId9" o:title=""/>
                </v:shape>
                <o:OLEObject Type="Embed" ProgID="Equation.3" ShapeID="_x0000_i1049" DrawAspect="Content" ObjectID="_1400365632" r:id="rId19"/>
              </w:objec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31" type="#_x0000_t75" style="width:28.35pt;height:13pt" o:ole="">
                  <v:imagedata r:id="rId11" o:title=""/>
                </v:shape>
                <o:OLEObject Type="Embed" ProgID="Equation.3" ShapeID="_x0000_i1031" DrawAspect="Content" ObjectID="_1400365633" r:id="rId20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32" type="#_x0000_t75" style="width:42.15pt;height:13.8pt" o:ole="">
                  <v:imagedata r:id="rId21" o:title=""/>
                </v:shape>
                <o:OLEObject Type="Embed" ProgID="Equation.3" ShapeID="_x0000_i1032" DrawAspect="Content" ObjectID="_1400365634" r:id="rId22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29" type="#_x0000_t75" style="width:23.75pt;height:12.25pt" o:ole="">
                  <v:imagedata r:id="rId15" o:title=""/>
                </v:shape>
                <o:OLEObject Type="Embed" ProgID="Equation.3" ShapeID="_x0000_i1029" DrawAspect="Content" ObjectID="_1400365635" r:id="rId23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2650F2" w:rsidRPr="002650F2">
              <w:rPr>
                <w:position w:val="-6"/>
                <w:sz w:val="18"/>
                <w:szCs w:val="18"/>
              </w:rPr>
              <w:object w:dxaOrig="440" w:dyaOrig="240">
                <v:shape id="_x0000_i1050" type="#_x0000_t75" style="width:21.45pt;height:12.25pt" o:ole="">
                  <v:imagedata r:id="rId24" o:title=""/>
                </v:shape>
                <o:OLEObject Type="Embed" ProgID="Equation.3" ShapeID="_x0000_i1050" DrawAspect="Content" ObjectID="_1400365636" r:id="rId25"/>
              </w:object>
            </w:r>
          </w:p>
          <w:p w:rsidR="006073A2" w:rsidRPr="006039CF" w:rsidRDefault="006073A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26" editas="canvas" style="width:154.9pt;height:87.8pt;mso-position-horizontal-relative:char;mso-position-vertical-relative:line" coordorigin="6357,5193" coordsize="3062,1725">
                  <o:lock v:ext="edit" aspectratio="t"/>
                  <v:shape id="_x0000_s11127" type="#_x0000_t75" style="position:absolute;left:6357;top:5193;width:3062;height:1725" o:preferrelative="f">
                    <v:fill o:detectmouseclick="t"/>
                    <v:path o:extrusionok="t" o:connecttype="none"/>
                    <o:lock v:ext="edit" text="t"/>
                  </v:shape>
                  <v:shape id="_x0000_s11128" type="#_x0000_t202" style="position:absolute;left:7253;top:5193;width:162;height:203" stroked="f">
                    <v:textbox style="mso-next-textbox:#_x0000_s1112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29" type="#_x0000_t202" style="position:absolute;left:8439;top:6656;width:160;height:205" stroked="f">
                    <v:textbox style="mso-next-textbox:#_x0000_s11129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30" type="#_x0000_t202" style="position:absolute;left:7272;top:5991;width:162;height:203" stroked="f">
                    <v:textbox style="mso-next-textbox:#_x0000_s11130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31" type="#_x0000_t32" style="position:absolute;left:6577;top:6685;width:1782;height:1" o:connectortype="straight"/>
                  <v:shape id="_x0000_s11132" type="#_x0000_t32" style="position:absolute;left:8359;top:6196;width:856;height:491;flip:y" o:connectortype="straight" strokecolor="black [3213]"/>
                  <v:shape id="_x0000_s11133" type="#_x0000_t32" style="position:absolute;left:6577;top:6195;width:857;height:491;flip:y" o:connectortype="straight" strokecolor="black [3213]">
                    <v:stroke dashstyle="dash"/>
                  </v:shape>
                  <v:shape id="_x0000_s11134" type="#_x0000_t32" style="position:absolute;left:7434;top:6194;width:1781;height:1" o:connectortype="straight">
                    <v:stroke dashstyle="dash"/>
                  </v:shape>
                  <v:shape id="_x0000_s11135" type="#_x0000_t202" style="position:absolute;left:6402;top:6462;width:161;height:203" stroked="f">
                    <v:textbox style="mso-next-textbox:#_x0000_s11135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36" type="#_x0000_t32" style="position:absolute;left:7426;top:5228;width:933;height:1463" o:connectortype="straight"/>
                  <v:shape id="_x0000_s11137" type="#_x0000_t32" style="position:absolute;left:7430;top:5244;width:4;height:950" o:connectortype="straight">
                    <v:stroke dashstyle="dash"/>
                  </v:shape>
                  <v:shape id="_x0000_s11138" type="#_x0000_t202" style="position:absolute;left:9215;top:5955;width:162;height:204" stroked="f">
                    <v:textbox style="mso-next-textbox:#_x0000_s1113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39" type="#_x0000_t32" style="position:absolute;left:7426;top:5233;width:1790;height:961" o:connectortype="straight"/>
                  <v:shape id="_x0000_s11140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F23A05" w:rsidRDefault="004F12A7" w:rsidP="006039CF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 w:rsidR="006073A2">
        <w:rPr>
          <w:b/>
          <w:sz w:val="18"/>
          <w:szCs w:val="18"/>
        </w:rPr>
        <w:tab/>
        <w:t>Вариант 8</w:t>
      </w:r>
      <w:r w:rsidR="006039CF">
        <w:rPr>
          <w:b/>
          <w:sz w:val="18"/>
          <w:szCs w:val="18"/>
        </w:rPr>
        <w:tab/>
      </w:r>
      <w:r w:rsidR="006039CF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5403A7" w:rsidRPr="006039CF" w:rsidTr="00DF48DD">
        <w:tc>
          <w:tcPr>
            <w:tcW w:w="7501" w:type="dxa"/>
            <w:gridSpan w:val="2"/>
          </w:tcPr>
          <w:p w:rsidR="005403A7" w:rsidRPr="006039CF" w:rsidRDefault="003F2337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109" editas="canvas" style="position:absolute;left:0;text-align:left;margin-left:1.4pt;margin-top:16.05pt;width:153.55pt;height:88.35pt;z-index:251688960" coordorigin="6466,5228" coordsize="2683,1536">
                  <o:lock v:ext="edit" aspectratio="t"/>
                  <v:shape id="_x0000_s11110" type="#_x0000_t75" style="position:absolute;left:6466;top:5228;width:2683;height:1536" o:preferrelative="f">
                    <v:fill o:detectmouseclick="t"/>
                    <v:path o:extrusionok="t" o:connecttype="none"/>
                    <o:lock v:ext="edit" text="t"/>
                  </v:shape>
                  <v:shape id="_x0000_s11111" type="#_x0000_t202" style="position:absolute;left:8249;top:5228;width:161;height:200" stroked="f">
                    <v:textbox style="mso-next-textbox:#_x0000_s11111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12" type="#_x0000_t202" style="position:absolute;left:8179;top:6565;width:160;height:199" stroked="f">
                    <v:textbox style="mso-next-textbox:#_x0000_s11112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13" type="#_x0000_t202" style="position:absolute;left:7203;top:6031;width:161;height:200" stroked="f">
                    <v:textbox style="mso-next-textbox:#_x0000_s11113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14" type="#_x0000_t202" style="position:absolute;left:6495;top:6346;width:161;height:200" stroked="f">
                    <v:textbox style="mso-next-textbox:#_x0000_s11114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15" type="#_x0000_t202" style="position:absolute;left:8955;top:6257;width:163;height:199" stroked="f">
                    <v:textbox style="mso-next-textbox:#_x0000_s11115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16" type="#_x0000_t32" style="position:absolute;left:8174;top:6244;width:830;height:358;flip:x" o:connectortype="straight" strokeweight="1pt"/>
                  <v:shape id="_x0000_s11117" type="#_x0000_t32" style="position:absolute;left:6532;top:6599;width:1645;height:1;flip:x y" o:connectortype="straight" strokeweight="1pt"/>
                  <v:shape id="_x0000_s11118" type="#_x0000_t32" style="position:absolute;left:7322;top:6234;width:1689;height:12;flip:x y" o:connectortype="straight">
                    <v:stroke dashstyle="dash"/>
                  </v:shape>
                  <v:shape id="_x0000_s11120" type="#_x0000_t32" style="position:absolute;left:8170;top:5264;width:8;height:1337;flip:x y" o:connectortype="straight" strokeweight="1.25pt"/>
                  <v:shape id="_x0000_s11122" type="#_x0000_t32" style="position:absolute;left:6513;top:5272;width:1642;height:1331;flip:x" o:connectortype="straight" strokeweight="1pt"/>
                  <v:shape id="_x0000_s11123" style="position:absolute;left:8057;top:6497;width:114;height:103" coordsize="130,119" path="m130,8l,,6,119e" filled="f">
                    <v:path arrowok="t"/>
                  </v:shape>
                  <v:shape id="_x0000_s11124" style="position:absolute;left:8182;top:6450;width:88;height:109" coordsize="101,125" path="m,56l101,r,125e" filled="f">
                    <v:path arrowok="t"/>
                  </v:shape>
                  <v:shape id="_x0000_s11173" type="#_x0000_t32" style="position:absolute;left:6521;top:6240;width:793;height:353;flip:x" o:connectortype="straight">
                    <v:stroke dashstyle="dash"/>
                  </v:shape>
                  <v:shape id="_x0000_s11174" type="#_x0000_t32" style="position:absolute;left:7320;top:5267;width:841;height:963;flip:x" o:connectortype="straight">
                    <v:stroke dashstyle="dash"/>
                  </v:shape>
                  <v:shape id="_x0000_s11175" type="#_x0000_t32" style="position:absolute;left:8166;top:5268;width:832;height:973" o:connectortype="straight" strokeweight="1pt"/>
                  <w10:wrap type="square"/>
                </v:group>
              </w:pict>
            </w:r>
            <w:r w:rsidR="005403A7" w:rsidRPr="006039CF">
              <w:rPr>
                <w:sz w:val="18"/>
                <w:szCs w:val="18"/>
              </w:rPr>
              <w:t xml:space="preserve">Дано: </w:t>
            </w:r>
            <w:r w:rsidR="005403A7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26" type="#_x0000_t75" style="width:54.4pt;height:15.3pt" o:ole="">
                  <v:imagedata r:id="rId26" o:title=""/>
                </v:shape>
                <o:OLEObject Type="Embed" ProgID="Equation.3" ShapeID="_x0000_i1026" DrawAspect="Content" ObjectID="_1400365637" r:id="rId27"/>
              </w:object>
            </w:r>
            <w:r w:rsidR="005403A7" w:rsidRPr="006039CF">
              <w:rPr>
                <w:sz w:val="18"/>
                <w:szCs w:val="18"/>
              </w:rPr>
              <w:t xml:space="preserve">, </w:t>
            </w:r>
            <w:r w:rsidR="005403A7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5403A7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5403A7" w:rsidRPr="006039CF" w:rsidTr="006073A2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5403A7" w:rsidP="006073A2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6073A2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="006073A2"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3F2337" w:rsidRDefault="003F2337" w:rsidP="003F2337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5403A7" w:rsidP="003F233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="003F2337"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A60194" w:rsidRDefault="003F2337" w:rsidP="00DF48DD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CBA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3F2337" w:rsidP="003F2337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5403A7" w:rsidRPr="006039CF" w:rsidRDefault="005403A7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5403A7" w:rsidRPr="006039CF" w:rsidTr="00DF48DD">
        <w:trPr>
          <w:trHeight w:val="2600"/>
        </w:trPr>
        <w:tc>
          <w:tcPr>
            <w:tcW w:w="3750" w:type="dxa"/>
          </w:tcPr>
          <w:p w:rsidR="005403A7" w:rsidRPr="006039CF" w:rsidRDefault="005403A7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6073A2" w:rsidRPr="006039CF">
              <w:rPr>
                <w:sz w:val="18"/>
                <w:szCs w:val="18"/>
              </w:rPr>
              <w:t xml:space="preserve">Дано: </w:t>
            </w:r>
            <w:r w:rsidR="002650F2" w:rsidRPr="006039CF">
              <w:rPr>
                <w:position w:val="-10"/>
                <w:sz w:val="18"/>
                <w:szCs w:val="18"/>
              </w:rPr>
              <w:object w:dxaOrig="999" w:dyaOrig="300">
                <v:shape id="_x0000_i1043" type="#_x0000_t75" style="width:49pt;height:15.3pt" o:ole="">
                  <v:imagedata r:id="rId28" o:title=""/>
                </v:shape>
                <o:OLEObject Type="Embed" ProgID="Equation.3" ShapeID="_x0000_i1043" DrawAspect="Content" ObjectID="_1400365638" r:id="rId29"/>
              </w:object>
            </w:r>
            <w:r w:rsidR="006073A2" w:rsidRPr="006039CF">
              <w:rPr>
                <w:sz w:val="18"/>
                <w:szCs w:val="18"/>
              </w:rPr>
              <w:t>,</w:t>
            </w:r>
            <w:r w:rsidR="006073A2">
              <w:rPr>
                <w:sz w:val="18"/>
                <w:szCs w:val="18"/>
              </w:rPr>
              <w:br/>
            </w:r>
            <w:r w:rsidR="00745F11" w:rsidRPr="006039CF">
              <w:rPr>
                <w:position w:val="-6"/>
                <w:sz w:val="18"/>
                <w:szCs w:val="18"/>
              </w:rPr>
              <w:object w:dxaOrig="560" w:dyaOrig="240">
                <v:shape id="_x0000_i1037" type="#_x0000_t75" style="width:28.35pt;height:13pt" o:ole="">
                  <v:imagedata r:id="rId30" o:title=""/>
                </v:shape>
                <o:OLEObject Type="Embed" ProgID="Equation.3" ShapeID="_x0000_i1037" DrawAspect="Content" ObjectID="_1400365639" r:id="rId31"/>
              </w:object>
            </w:r>
            <w:r w:rsidR="006073A2" w:rsidRPr="006039CF">
              <w:rPr>
                <w:sz w:val="18"/>
                <w:szCs w:val="18"/>
              </w:rPr>
              <w:t xml:space="preserve"> </w:t>
            </w:r>
            <w:r w:rsidR="006073A2">
              <w:rPr>
                <w:sz w:val="18"/>
                <w:szCs w:val="18"/>
              </w:rPr>
              <w:t xml:space="preserve">ромб, где </w:t>
            </w:r>
            <w:r w:rsidR="006073A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27" type="#_x0000_t75" style="width:42.15pt;height:13.8pt" o:ole="">
                  <v:imagedata r:id="rId32" o:title=""/>
                </v:shape>
                <o:OLEObject Type="Embed" ProgID="Equation.3" ShapeID="_x0000_i1027" DrawAspect="Content" ObjectID="_1400365640" r:id="rId33"/>
              </w:object>
            </w:r>
            <w:r w:rsidR="006073A2" w:rsidRPr="006039CF">
              <w:rPr>
                <w:sz w:val="18"/>
                <w:szCs w:val="18"/>
              </w:rPr>
              <w:t>. П</w:t>
            </w:r>
            <w:r w:rsidR="006073A2" w:rsidRPr="006039CF">
              <w:rPr>
                <w:sz w:val="18"/>
                <w:szCs w:val="18"/>
              </w:rPr>
              <w:t>о</w:t>
            </w:r>
            <w:r w:rsidR="006073A2" w:rsidRPr="006039CF">
              <w:rPr>
                <w:sz w:val="18"/>
                <w:szCs w:val="18"/>
              </w:rPr>
              <w:t>стройте угол между плоск</w:t>
            </w:r>
            <w:r w:rsidR="006073A2" w:rsidRPr="006039CF">
              <w:rPr>
                <w:sz w:val="18"/>
                <w:szCs w:val="18"/>
              </w:rPr>
              <w:t>о</w:t>
            </w:r>
            <w:r w:rsidR="006073A2" w:rsidRPr="006039CF">
              <w:rPr>
                <w:sz w:val="18"/>
                <w:szCs w:val="18"/>
              </w:rPr>
              <w:t xml:space="preserve">стями </w:t>
            </w:r>
            <w:r w:rsidR="00745F11" w:rsidRPr="006039CF">
              <w:rPr>
                <w:position w:val="-6"/>
                <w:sz w:val="18"/>
                <w:szCs w:val="18"/>
              </w:rPr>
              <w:object w:dxaOrig="440" w:dyaOrig="240">
                <v:shape id="_x0000_i1035" type="#_x0000_t75" style="width:21.45pt;height:12.25pt" o:ole="">
                  <v:imagedata r:id="rId34" o:title=""/>
                </v:shape>
                <o:OLEObject Type="Embed" ProgID="Equation.3" ShapeID="_x0000_i1035" DrawAspect="Content" ObjectID="_1400365641" r:id="rId35"/>
              </w:object>
            </w:r>
            <w:r w:rsidR="006073A2" w:rsidRPr="006039CF">
              <w:rPr>
                <w:sz w:val="18"/>
                <w:szCs w:val="18"/>
              </w:rPr>
              <w:t xml:space="preserve"> и </w:t>
            </w:r>
            <w:r w:rsidR="00745F11" w:rsidRPr="006039CF">
              <w:rPr>
                <w:position w:val="-4"/>
                <w:sz w:val="18"/>
                <w:szCs w:val="18"/>
              </w:rPr>
              <w:object w:dxaOrig="440" w:dyaOrig="220">
                <v:shape id="_x0000_i1036" type="#_x0000_t75" style="width:21.45pt;height:11.5pt" o:ole="">
                  <v:imagedata r:id="rId36" o:title=""/>
                </v:shape>
                <o:OLEObject Type="Embed" ProgID="Equation.3" ShapeID="_x0000_i1036" DrawAspect="Content" ObjectID="_1400365642" r:id="rId37"/>
              </w:object>
            </w:r>
          </w:p>
          <w:p w:rsidR="005403A7" w:rsidRPr="006039CF" w:rsidRDefault="005403A7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 w:rsidR="00745F11">
              <w:rPr>
                <w:sz w:val="18"/>
                <w:szCs w:val="18"/>
              </w:rPr>
              <w:pict>
                <v:group id="_x0000_s11094" editas="canvas" style="width:145.8pt;height:87.2pt;mso-position-horizontal-relative:char;mso-position-vertical-relative:line" coordorigin="5716,5148" coordsize="2883,1713">
                  <o:lock v:ext="edit" aspectratio="t"/>
                  <v:shape id="_x0000_s11095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096" type="#_x0000_t202" style="position:absolute;left:7633;top:5163;width:161;height:202" stroked="f">
                    <v:textbox style="mso-next-textbox:#_x0000_s11096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097" type="#_x0000_t202" style="position:absolute;left:6370;top:6630;width:160;height:205" stroked="f">
                    <v:textbox style="mso-next-textbox:#_x0000_s11097;mso-fit-shape-to-text:t" inset="0,0,0,0">
                      <w:txbxContent>
                        <w:p w:rsidR="005403A7" w:rsidRPr="00FB725E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098" type="#_x0000_t202" style="position:absolute;left:7582;top:5991;width:162;height:203" stroked="f">
                    <v:textbox style="mso-next-textbox:#_x0000_s11098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099" type="#_x0000_t32" style="position:absolute;left:6577;top:6685;width:1782;height:1" o:connectortype="straight"/>
                  <v:shape id="_x0000_s11100" type="#_x0000_t32" style="position:absolute;left:7563;top:6186;width:796;height:501;flip:x y" o:connectortype="straight" strokecolor="black [3213]">
                    <v:stroke dashstyle="dash"/>
                  </v:shape>
                  <v:shape id="_x0000_s11102" type="#_x0000_t32" style="position:absolute;left:5761;top:6174;width:1792;height:1" o:connectortype="straight">
                    <v:stroke dashstyle="dash"/>
                  </v:shape>
                  <v:shape id="_x0000_s11103" type="#_x0000_t202" style="position:absolute;left:5751;top:5937;width:162;height:202" stroked="f">
                    <v:textbox style="mso-next-textbox:#_x0000_s11103;mso-fit-shape-to-text:t" inset="0,0,0,0">
                      <w:txbxContent>
                        <w:p w:rsidR="005403A7" w:rsidRPr="00C91A5A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04" type="#_x0000_t32" style="position:absolute;left:7549;top:5208;width:810;height:1483" o:connectortype="straight"/>
                  <v:shape id="_x0000_s11105" type="#_x0000_t32" style="position:absolute;left:7553;top:5218;width:4;height:949" o:connectortype="straight">
                    <v:stroke dashstyle="dash"/>
                  </v:shape>
                  <v:shape id="_x0000_s11176" type="#_x0000_t32" style="position:absolute;left:5773;top:6191;width:796;height:485;flip:x y" o:connectortype="straight" strokecolor="black [3213]"/>
                  <v:shape id="_x0000_s11177" type="#_x0000_t32" style="position:absolute;left:6582;top:5214;width:962;height:1467;flip:x" o:connectortype="straight"/>
                  <v:shape id="_x0000_s11178" type="#_x0000_t32" style="position:absolute;left:5756;top:5208;width:1794;height:973;flip:x" o:connectortype="straight"/>
                  <v:shape id="_x0000_s11106" type="#_x0000_t202" style="position:absolute;left:8312;top:6405;width:162;height:204" stroked="f">
                    <v:textbox style="mso-next-textbox:#_x0000_s11106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5403A7" w:rsidRPr="006039CF" w:rsidRDefault="005403A7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</w:t>
            </w:r>
            <w:r w:rsidR="00745F11" w:rsidRPr="006039CF">
              <w:rPr>
                <w:sz w:val="18"/>
                <w:szCs w:val="18"/>
              </w:rPr>
              <w:t xml:space="preserve">Дано: </w:t>
            </w:r>
            <w:r w:rsidR="00745F11" w:rsidRPr="006039CF">
              <w:rPr>
                <w:position w:val="-10"/>
                <w:sz w:val="18"/>
                <w:szCs w:val="18"/>
              </w:rPr>
              <w:object w:dxaOrig="999" w:dyaOrig="300">
                <v:shape id="_x0000_i1042" type="#_x0000_t75" style="width:49pt;height:15.3pt" o:ole="">
                  <v:imagedata r:id="rId38" o:title=""/>
                </v:shape>
                <o:OLEObject Type="Embed" ProgID="Equation.3" ShapeID="_x0000_i1042" DrawAspect="Content" ObjectID="_1400365643" r:id="rId39"/>
              </w:object>
            </w:r>
            <w:r w:rsidR="00745F11" w:rsidRPr="006039CF">
              <w:rPr>
                <w:sz w:val="18"/>
                <w:szCs w:val="18"/>
              </w:rPr>
              <w:t>,</w:t>
            </w:r>
            <w:r w:rsidR="00745F11">
              <w:rPr>
                <w:sz w:val="18"/>
                <w:szCs w:val="18"/>
              </w:rPr>
              <w:br/>
            </w:r>
            <w:r w:rsidR="00745F11" w:rsidRPr="006039CF">
              <w:rPr>
                <w:position w:val="-6"/>
                <w:sz w:val="18"/>
                <w:szCs w:val="18"/>
              </w:rPr>
              <w:object w:dxaOrig="560" w:dyaOrig="240">
                <v:shape id="_x0000_i1041" type="#_x0000_t75" style="width:28.35pt;height:13pt" o:ole="">
                  <v:imagedata r:id="rId30" o:title=""/>
                </v:shape>
                <o:OLEObject Type="Embed" ProgID="Equation.3" ShapeID="_x0000_i1041" DrawAspect="Content" ObjectID="_1400365644" r:id="rId40"/>
              </w:object>
            </w:r>
            <w:r w:rsidR="00745F11" w:rsidRPr="006039CF">
              <w:rPr>
                <w:sz w:val="18"/>
                <w:szCs w:val="18"/>
              </w:rPr>
              <w:t xml:space="preserve"> </w:t>
            </w:r>
            <w:r w:rsidR="00745F11">
              <w:rPr>
                <w:sz w:val="18"/>
                <w:szCs w:val="18"/>
              </w:rPr>
              <w:t xml:space="preserve">ромб, где </w:t>
            </w:r>
            <w:r w:rsidR="002650F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44" type="#_x0000_t75" style="width:42.15pt;height:13.8pt" o:ole="">
                  <v:imagedata r:id="rId41" o:title=""/>
                </v:shape>
                <o:OLEObject Type="Embed" ProgID="Equation.3" ShapeID="_x0000_i1044" DrawAspect="Content" ObjectID="_1400365645" r:id="rId42"/>
              </w:object>
            </w:r>
            <w:r w:rsidR="00745F11" w:rsidRPr="006039CF">
              <w:rPr>
                <w:sz w:val="18"/>
                <w:szCs w:val="18"/>
              </w:rPr>
              <w:t>. П</w:t>
            </w:r>
            <w:r w:rsidR="00745F11" w:rsidRPr="006039CF">
              <w:rPr>
                <w:sz w:val="18"/>
                <w:szCs w:val="18"/>
              </w:rPr>
              <w:t>о</w:t>
            </w:r>
            <w:r w:rsidR="00745F11" w:rsidRPr="006039CF">
              <w:rPr>
                <w:sz w:val="18"/>
                <w:szCs w:val="18"/>
              </w:rPr>
              <w:t>стройте угол между плоск</w:t>
            </w:r>
            <w:r w:rsidR="00745F11" w:rsidRPr="006039CF">
              <w:rPr>
                <w:sz w:val="18"/>
                <w:szCs w:val="18"/>
              </w:rPr>
              <w:t>о</w:t>
            </w:r>
            <w:r w:rsidR="00745F11" w:rsidRPr="006039CF">
              <w:rPr>
                <w:sz w:val="18"/>
                <w:szCs w:val="18"/>
              </w:rPr>
              <w:t xml:space="preserve">стями </w:t>
            </w:r>
            <w:r w:rsidR="00745F11" w:rsidRPr="006039CF">
              <w:rPr>
                <w:position w:val="-6"/>
                <w:sz w:val="18"/>
                <w:szCs w:val="18"/>
              </w:rPr>
              <w:object w:dxaOrig="440" w:dyaOrig="240">
                <v:shape id="_x0000_i1039" type="#_x0000_t75" style="width:21.45pt;height:12.25pt" o:ole="">
                  <v:imagedata r:id="rId34" o:title=""/>
                </v:shape>
                <o:OLEObject Type="Embed" ProgID="Equation.3" ShapeID="_x0000_i1039" DrawAspect="Content" ObjectID="_1400365646" r:id="rId43"/>
              </w:object>
            </w:r>
            <w:r w:rsidR="00745F11" w:rsidRPr="006039CF">
              <w:rPr>
                <w:sz w:val="18"/>
                <w:szCs w:val="18"/>
              </w:rPr>
              <w:t xml:space="preserve"> и </w:t>
            </w:r>
            <w:r w:rsidR="00745F11" w:rsidRPr="006039CF">
              <w:rPr>
                <w:position w:val="-4"/>
                <w:sz w:val="18"/>
                <w:szCs w:val="18"/>
              </w:rPr>
              <w:object w:dxaOrig="440" w:dyaOrig="220">
                <v:shape id="_x0000_i1040" type="#_x0000_t75" style="width:21.45pt;height:11.5pt" o:ole="">
                  <v:imagedata r:id="rId36" o:title=""/>
                </v:shape>
                <o:OLEObject Type="Embed" ProgID="Equation.3" ShapeID="_x0000_i1040" DrawAspect="Content" ObjectID="_1400365647" r:id="rId44"/>
              </w:object>
            </w:r>
          </w:p>
          <w:p w:rsidR="005403A7" w:rsidRPr="006039CF" w:rsidRDefault="00745F11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79" editas="canvas" style="width:145.8pt;height:87.2pt;mso-position-horizontal-relative:char;mso-position-vertical-relative:line" coordorigin="5716,5148" coordsize="2883,1713">
                  <o:lock v:ext="edit" aspectratio="t"/>
                  <v:shape id="_x0000_s11180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181" type="#_x0000_t202" style="position:absolute;left:7633;top:5163;width:161;height:202" stroked="f">
                    <v:textbox style="mso-next-textbox:#_x0000_s11181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82" type="#_x0000_t202" style="position:absolute;left:6370;top:6630;width:160;height:205" stroked="f">
                    <v:textbox style="mso-next-textbox:#_x0000_s11182;mso-fit-shape-to-text:t" inset="0,0,0,0">
                      <w:txbxContent>
                        <w:p w:rsidR="00745F11" w:rsidRPr="00FB725E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83" type="#_x0000_t202" style="position:absolute;left:7582;top:5991;width:162;height:203" stroked="f">
                    <v:textbox style="mso-next-textbox:#_x0000_s11183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84" type="#_x0000_t32" style="position:absolute;left:6577;top:6685;width:1782;height:1" o:connectortype="straight"/>
                  <v:shape id="_x0000_s11185" type="#_x0000_t32" style="position:absolute;left:7563;top:6186;width:796;height:501;flip:x y" o:connectortype="straight" strokecolor="black [3213]">
                    <v:stroke dashstyle="dash"/>
                  </v:shape>
                  <v:shape id="_x0000_s11186" type="#_x0000_t32" style="position:absolute;left:5761;top:6174;width:1792;height:1" o:connectortype="straight">
                    <v:stroke dashstyle="dash"/>
                  </v:shape>
                  <v:shape id="_x0000_s11187" type="#_x0000_t202" style="position:absolute;left:5751;top:5937;width:162;height:202" stroked="f">
                    <v:textbox style="mso-next-textbox:#_x0000_s11187;mso-fit-shape-to-text:t" inset="0,0,0,0">
                      <w:txbxContent>
                        <w:p w:rsidR="00745F11" w:rsidRPr="00C91A5A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88" type="#_x0000_t32" style="position:absolute;left:7549;top:5208;width:810;height:1483" o:connectortype="straight"/>
                  <v:shape id="_x0000_s11189" type="#_x0000_t32" style="position:absolute;left:7553;top:5218;width:4;height:949" o:connectortype="straight">
                    <v:stroke dashstyle="dash"/>
                  </v:shape>
                  <v:shape id="_x0000_s11190" type="#_x0000_t32" style="position:absolute;left:5773;top:6191;width:796;height:485;flip:x y" o:connectortype="straight" strokecolor="black [3213]"/>
                  <v:shape id="_x0000_s11191" type="#_x0000_t32" style="position:absolute;left:6582;top:5214;width:962;height:1467;flip:x" o:connectortype="straight"/>
                  <v:shape id="_x0000_s11192" type="#_x0000_t32" style="position:absolute;left:5756;top:5208;width:1794;height:973;flip:x" o:connectortype="straight"/>
                  <v:shape id="_x0000_s11193" type="#_x0000_t202" style="position:absolute;left:8312;top:6405;width:162;height:204" stroked="f">
                    <v:textbox style="mso-next-textbox:#_x0000_s11193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2650F2" w:rsidRDefault="006039CF" w:rsidP="002650F2">
      <w:pPr>
        <w:spacing w:after="60"/>
        <w:rPr>
          <w:sz w:val="16"/>
          <w:szCs w:val="16"/>
        </w:rPr>
      </w:pPr>
      <w:r>
        <w:rPr>
          <w:b/>
          <w:sz w:val="18"/>
          <w:szCs w:val="18"/>
        </w:rPr>
        <w:br w:type="column"/>
      </w:r>
      <w:r w:rsidR="008446E8" w:rsidRPr="006039CF">
        <w:rPr>
          <w:sz w:val="6"/>
          <w:szCs w:val="6"/>
        </w:rPr>
        <w:lastRenderedPageBreak/>
        <w:t xml:space="preserve"> </w:t>
      </w:r>
      <w:r w:rsidR="002650F2" w:rsidRPr="006039CF">
        <w:rPr>
          <w:b/>
          <w:sz w:val="18"/>
          <w:szCs w:val="18"/>
        </w:rPr>
        <w:t>Двугранный угол</w:t>
      </w:r>
      <w:r w:rsidR="002650F2">
        <w:rPr>
          <w:b/>
          <w:sz w:val="18"/>
          <w:szCs w:val="18"/>
        </w:rPr>
        <w:tab/>
        <w:t>Вариант 7</w:t>
      </w:r>
      <w:r w:rsidR="002650F2">
        <w:rPr>
          <w:b/>
          <w:sz w:val="18"/>
          <w:szCs w:val="18"/>
        </w:rPr>
        <w:tab/>
      </w:r>
      <w:r w:rsidR="002650F2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2650F2" w:rsidRPr="006039CF" w:rsidTr="00DF48DD">
        <w:tc>
          <w:tcPr>
            <w:tcW w:w="7501" w:type="dxa"/>
            <w:gridSpan w:val="2"/>
          </w:tcPr>
          <w:p w:rsidR="002650F2" w:rsidRPr="006039CF" w:rsidRDefault="002650F2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5367" editas="canvas" style="position:absolute;left:0;text-align:left;margin-left:1.4pt;margin-top:16.05pt;width:157.7pt;height:91.3pt;z-index:251694080" coordorigin="6466,5228" coordsize="2756,1587">
                  <o:lock v:ext="edit" aspectratio="t"/>
                  <v:shape id="_x0000_s15368" type="#_x0000_t75" style="position:absolute;left:6466;top:5228;width:2756;height:1587" o:preferrelative="f">
                    <v:fill o:detectmouseclick="t"/>
                    <v:path o:extrusionok="t" o:connecttype="none"/>
                    <o:lock v:ext="edit" text="t"/>
                  </v:shape>
                  <v:shape id="_x0000_s15369" type="#_x0000_t202" style="position:absolute;left:7204;top:5228;width:161;height:200" stroked="f">
                    <v:textbox style="mso-next-textbox:#_x0000_s15369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5370" type="#_x0000_t202" style="position:absolute;left:8298;top:6265;width:161;height:199" stroked="f">
                    <v:textbox style="mso-next-textbox:#_x0000_s15370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5371" type="#_x0000_t202" style="position:absolute;left:7488;top:6615;width:162;height:200" stroked="f">
                    <v:textbox style="mso-next-textbox:#_x0000_s15371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5372" type="#_x0000_t202" style="position:absolute;left:6688;top:6025;width:161;height:200" stroked="f">
                    <v:textbox style="mso-next-textbox:#_x0000_s15372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5373" type="#_x0000_t202" style="position:absolute;left:8992;top:6334;width:162;height:200" stroked="f">
                    <v:textbox style="mso-next-textbox:#_x0000_s15373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5374" type="#_x0000_t32" style="position:absolute;left:8423;top:6245;width:711;height:361;flip:x y" o:connectortype="straight">
                    <v:stroke dashstyle="dash"/>
                  </v:shape>
                  <v:shape id="_x0000_s15375" type="#_x0000_t32" style="position:absolute;left:7488;top:6604;width:1646;height:1;flip:x y" o:connectortype="straight" strokeweight="1pt"/>
                  <v:shape id="_x0000_s15376" type="#_x0000_t32" style="position:absolute;left:6776;top:6245;width:1647;height:1;flip:x y" o:connectortype="straight">
                    <v:stroke dashstyle="dash"/>
                  </v:shape>
                  <v:shape id="_x0000_s15377" type="#_x0000_t32" style="position:absolute;left:6776;top:6246;width:712;height:361;flip:x y" o:connectortype="straight" strokeweight="1pt"/>
                  <v:shape id="_x0000_s15378" type="#_x0000_t32" style="position:absolute;left:7463;top:5264;width:8;height:1337;flip:x y" o:connectortype="straight" strokeweight="1.25pt"/>
                  <v:shape id="_x0000_s15379" type="#_x0000_t32" style="position:absolute;left:7467;top:5262;width:1667;height:1343" o:connectortype="straight" strokeweight="1pt"/>
                  <v:shape id="_x0000_s15380" type="#_x0000_t32" style="position:absolute;left:6776;top:5267;width:682;height:979;flip:x" o:connectortype="straight" strokeweight="1pt"/>
                  <v:shape id="_x0000_s15381" style="position:absolute;left:7383;top:6477;width:70;height:86" coordsize="71,88" path="m71,33l,,,88e" filled="f">
                    <v:path arrowok="t"/>
                  </v:shape>
                  <v:shape id="_x0000_s15382" style="position:absolute;left:7470;top:6513;width:97;height:92" coordsize="98,93" path="m,l98,r,93e" filled="f">
                    <v:path arrowok="t"/>
                  </v:shape>
                  <v:shape id="_x0000_s15383" type="#_x0000_t32" style="position:absolute;left:7464;top:5272;width:954;height:969" o:connectortype="straight">
                    <v:stroke dashstyle="dash"/>
                  </v:shape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080" w:dyaOrig="300">
                <v:shape id="_x0000_i1071" type="#_x0000_t75" style="width:53.6pt;height:15.3pt" o:ole="">
                  <v:imagedata r:id="rId7" o:title=""/>
                </v:shape>
                <o:OLEObject Type="Embed" ProgID="Equation.3" ShapeID="_x0000_i1071" DrawAspect="Content" ObjectID="_1400365648" r:id="rId45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2650F2" w:rsidRPr="006039CF" w:rsidTr="00DF48DD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A60194" w:rsidRDefault="002650F2" w:rsidP="00DF48DD">
                  <w:pPr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AB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650F2" w:rsidRPr="006039CF" w:rsidRDefault="002650F2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2650F2" w:rsidRPr="006039CF" w:rsidTr="00DF48DD">
        <w:trPr>
          <w:trHeight w:val="2600"/>
        </w:trPr>
        <w:tc>
          <w:tcPr>
            <w:tcW w:w="3750" w:type="dxa"/>
          </w:tcPr>
          <w:p w:rsidR="002650F2" w:rsidRPr="006039CF" w:rsidRDefault="002650F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080" w:dyaOrig="300">
                <v:shape id="_x0000_i1072" type="#_x0000_t75" style="width:53.6pt;height:15.3pt" o:ole="">
                  <v:imagedata r:id="rId9" o:title=""/>
                </v:shape>
                <o:OLEObject Type="Embed" ProgID="Equation.3" ShapeID="_x0000_i1072" DrawAspect="Content" ObjectID="_1400365649" r:id="rId46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60" type="#_x0000_t75" style="width:28.35pt;height:13pt" o:ole="">
                  <v:imagedata r:id="rId11" o:title=""/>
                </v:shape>
                <o:OLEObject Type="Embed" ProgID="Equation.3" ShapeID="_x0000_i1060" DrawAspect="Content" ObjectID="_1400365650" r:id="rId47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74" type="#_x0000_t75" style="width:42.15pt;height:13.8pt" o:ole="">
                  <v:imagedata r:id="rId13" o:title=""/>
                </v:shape>
                <o:OLEObject Type="Embed" ProgID="Equation.3" ShapeID="_x0000_i1074" DrawAspect="Content" ObjectID="_1400365651" r:id="rId48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9" type="#_x0000_t75" style="width:23.75pt;height:12.25pt" o:ole="">
                  <v:imagedata r:id="rId15" o:title=""/>
                </v:shape>
                <o:OLEObject Type="Embed" ProgID="Equation.3" ShapeID="_x0000_i1059" DrawAspect="Content" ObjectID="_1400365652" r:id="rId49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40" w:dyaOrig="220">
                <v:shape id="_x0000_i1073" type="#_x0000_t75" style="width:21.45pt;height:11.5pt" o:ole="">
                  <v:imagedata r:id="rId17" o:title=""/>
                </v:shape>
                <o:OLEObject Type="Embed" ProgID="Equation.3" ShapeID="_x0000_i1073" DrawAspect="Content" ObjectID="_1400365653" r:id="rId50"/>
              </w:object>
            </w:r>
          </w:p>
          <w:p w:rsidR="002650F2" w:rsidRPr="006039CF" w:rsidRDefault="002650F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224" editas="canvas" style="width:154.9pt;height:84.9pt;mso-position-horizontal-relative:char;mso-position-vertical-relative:line" coordorigin="6357,5193" coordsize="3062,1668">
                  <o:lock v:ext="edit" aspectratio="t"/>
                  <v:shape id="_x0000_s11225" type="#_x0000_t75" style="position:absolute;left:6357;top:5193;width:3062;height:1668" o:preferrelative="f">
                    <v:fill o:detectmouseclick="t"/>
                    <v:path o:extrusionok="t" o:connecttype="none"/>
                    <o:lock v:ext="edit" text="t"/>
                  </v:shape>
                  <v:shape id="_x0000_s11226" type="#_x0000_t202" style="position:absolute;left:7253;top:5193;width:162;height:203" stroked="f">
                    <v:textbox style="mso-next-textbox:#_x0000_s11226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27" type="#_x0000_t202" style="position:absolute;left:8439;top:6656;width:160;height:205" stroked="f">
                    <v:textbox style="mso-next-textbox:#_x0000_s11227;mso-fit-shape-to-text:t" inset="0,0,0,0">
                      <w:txbxContent>
                        <w:p w:rsidR="002650F2" w:rsidRPr="00FB725E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28" type="#_x0000_t202" style="position:absolute;left:7272;top:5991;width:162;height:203" stroked="f">
                    <v:textbox style="mso-next-textbox:#_x0000_s11228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29" type="#_x0000_t32" style="position:absolute;left:6577;top:6685;width:1782;height:1" o:connectortype="straight"/>
                  <v:shape id="_x0000_s11230" type="#_x0000_t32" style="position:absolute;left:8359;top:6196;width:856;height:491;flip:y" o:connectortype="straight" strokecolor="black [3213]"/>
                  <v:shape id="_x0000_s11231" type="#_x0000_t32" style="position:absolute;left:6577;top:6195;width:857;height:491;flip:y" o:connectortype="straight" strokecolor="black [3213]">
                    <v:stroke dashstyle="dash"/>
                  </v:shape>
                  <v:shape id="_x0000_s11232" type="#_x0000_t32" style="position:absolute;left:7434;top:6194;width:1781;height:1" o:connectortype="straight">
                    <v:stroke dashstyle="dash"/>
                  </v:shape>
                  <v:shape id="_x0000_s11233" type="#_x0000_t202" style="position:absolute;left:6402;top:6462;width:161;height:203" stroked="f">
                    <v:textbox style="mso-next-textbox:#_x0000_s11233;mso-fit-shape-to-text:t" inset="0,0,0,0">
                      <w:txbxContent>
                        <w:p w:rsidR="002650F2" w:rsidRPr="00C91A5A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34" type="#_x0000_t32" style="position:absolute;left:7426;top:5228;width:933;height:1463" o:connectortype="straight"/>
                  <v:shape id="_x0000_s11235" type="#_x0000_t32" style="position:absolute;left:7430;top:5244;width:4;height:950" o:connectortype="straight">
                    <v:stroke dashstyle="dash"/>
                  </v:shape>
                  <v:shape id="_x0000_s11236" type="#_x0000_t202" style="position:absolute;left:9215;top:5955;width:162;height:204" stroked="f">
                    <v:textbox style="mso-next-textbox:#_x0000_s11236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37" type="#_x0000_t32" style="position:absolute;left:7426;top:5233;width:1790;height:961" o:connectortype="straight"/>
                  <v:shape id="_x0000_s11238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2650F2" w:rsidRPr="006039CF" w:rsidRDefault="002650F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</w:t>
            </w:r>
            <w:r w:rsidRPr="006039CF">
              <w:rPr>
                <w:position w:val="-10"/>
                <w:sz w:val="18"/>
                <w:szCs w:val="18"/>
              </w:rPr>
              <w:object w:dxaOrig="1080" w:dyaOrig="300">
                <v:shape id="_x0000_i1075" type="#_x0000_t75" style="width:53.6pt;height:15.3pt" o:ole="">
                  <v:imagedata r:id="rId9" o:title=""/>
                </v:shape>
                <o:OLEObject Type="Embed" ProgID="Equation.3" ShapeID="_x0000_i1075" DrawAspect="Content" ObjectID="_1400365654" r:id="rId51"/>
              </w:objec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57" type="#_x0000_t75" style="width:28.35pt;height:13pt" o:ole="">
                  <v:imagedata r:id="rId11" o:title=""/>
                </v:shape>
                <o:OLEObject Type="Embed" ProgID="Equation.3" ShapeID="_x0000_i1057" DrawAspect="Content" ObjectID="_1400365655" r:id="rId52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58" type="#_x0000_t75" style="width:42.15pt;height:13.8pt" o:ole="">
                  <v:imagedata r:id="rId21" o:title=""/>
                </v:shape>
                <o:OLEObject Type="Embed" ProgID="Equation.3" ShapeID="_x0000_i1058" DrawAspect="Content" ObjectID="_1400365656" r:id="rId53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5" type="#_x0000_t75" style="width:23.75pt;height:12.25pt" o:ole="">
                  <v:imagedata r:id="rId15" o:title=""/>
                </v:shape>
                <o:OLEObject Type="Embed" ProgID="Equation.3" ShapeID="_x0000_i1055" DrawAspect="Content" ObjectID="_1400365657" r:id="rId54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2650F2">
              <w:rPr>
                <w:position w:val="-6"/>
                <w:sz w:val="18"/>
                <w:szCs w:val="18"/>
              </w:rPr>
              <w:object w:dxaOrig="440" w:dyaOrig="240">
                <v:shape id="_x0000_i1076" type="#_x0000_t75" style="width:21.45pt;height:12.25pt" o:ole="">
                  <v:imagedata r:id="rId55" o:title=""/>
                </v:shape>
                <o:OLEObject Type="Embed" ProgID="Equation.3" ShapeID="_x0000_i1076" DrawAspect="Content" ObjectID="_1400365658" r:id="rId56"/>
              </w:object>
            </w:r>
          </w:p>
          <w:p w:rsidR="002650F2" w:rsidRPr="006039CF" w:rsidRDefault="002650F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209" editas="canvas" style="width:154.9pt;height:87.8pt;mso-position-horizontal-relative:char;mso-position-vertical-relative:line" coordorigin="6357,5193" coordsize="3062,1725">
                  <o:lock v:ext="edit" aspectratio="t"/>
                  <v:shape id="_x0000_s11210" type="#_x0000_t75" style="position:absolute;left:6357;top:5193;width:3062;height:1725" o:preferrelative="f">
                    <v:fill o:detectmouseclick="t"/>
                    <v:path o:extrusionok="t" o:connecttype="none"/>
                    <o:lock v:ext="edit" text="t"/>
                  </v:shape>
                  <v:shape id="_x0000_s11211" type="#_x0000_t202" style="position:absolute;left:7253;top:5193;width:162;height:203" stroked="f">
                    <v:textbox style="mso-next-textbox:#_x0000_s11211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12" type="#_x0000_t202" style="position:absolute;left:8439;top:6656;width:160;height:205" stroked="f">
                    <v:textbox style="mso-next-textbox:#_x0000_s11212;mso-fit-shape-to-text:t" inset="0,0,0,0">
                      <w:txbxContent>
                        <w:p w:rsidR="002650F2" w:rsidRPr="00FB725E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13" type="#_x0000_t202" style="position:absolute;left:7272;top:5991;width:162;height:203" stroked="f">
                    <v:textbox style="mso-next-textbox:#_x0000_s11213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14" type="#_x0000_t32" style="position:absolute;left:6577;top:6685;width:1782;height:1" o:connectortype="straight"/>
                  <v:shape id="_x0000_s11215" type="#_x0000_t32" style="position:absolute;left:8359;top:6196;width:856;height:491;flip:y" o:connectortype="straight" strokecolor="black [3213]"/>
                  <v:shape id="_x0000_s11216" type="#_x0000_t32" style="position:absolute;left:6577;top:6195;width:857;height:491;flip:y" o:connectortype="straight" strokecolor="black [3213]">
                    <v:stroke dashstyle="dash"/>
                  </v:shape>
                  <v:shape id="_x0000_s11217" type="#_x0000_t32" style="position:absolute;left:7434;top:6194;width:1781;height:1" o:connectortype="straight">
                    <v:stroke dashstyle="dash"/>
                  </v:shape>
                  <v:shape id="_x0000_s11218" type="#_x0000_t202" style="position:absolute;left:6402;top:6462;width:161;height:203" stroked="f">
                    <v:textbox style="mso-next-textbox:#_x0000_s11218;mso-fit-shape-to-text:t" inset="0,0,0,0">
                      <w:txbxContent>
                        <w:p w:rsidR="002650F2" w:rsidRPr="00C91A5A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19" type="#_x0000_t32" style="position:absolute;left:7426;top:5228;width:933;height:1463" o:connectortype="straight"/>
                  <v:shape id="_x0000_s11220" type="#_x0000_t32" style="position:absolute;left:7430;top:5244;width:4;height:950" o:connectortype="straight">
                    <v:stroke dashstyle="dash"/>
                  </v:shape>
                  <v:shape id="_x0000_s11221" type="#_x0000_t202" style="position:absolute;left:9215;top:5955;width:162;height:204" stroked="f">
                    <v:textbox style="mso-next-textbox:#_x0000_s11221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22" type="#_x0000_t32" style="position:absolute;left:7426;top:5233;width:1790;height:961" o:connectortype="straight"/>
                  <v:shape id="_x0000_s11223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</w:tr>
    </w:tbl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rPr>
          <w:b/>
          <w:sz w:val="8"/>
          <w:szCs w:val="8"/>
        </w:rPr>
      </w:pPr>
    </w:p>
    <w:p w:rsidR="002650F2" w:rsidRDefault="002650F2" w:rsidP="002650F2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8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2650F2" w:rsidRPr="006039CF" w:rsidTr="00DF48DD">
        <w:tc>
          <w:tcPr>
            <w:tcW w:w="7501" w:type="dxa"/>
            <w:gridSpan w:val="2"/>
          </w:tcPr>
          <w:p w:rsidR="002650F2" w:rsidRPr="006039CF" w:rsidRDefault="002650F2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254" editas="canvas" style="position:absolute;left:0;text-align:left;margin-left:1.4pt;margin-top:16.05pt;width:153.55pt;height:88.35pt;z-index:251693056" coordorigin="6466,5228" coordsize="2683,1536">
                  <o:lock v:ext="edit" aspectratio="t"/>
                  <v:shape id="_x0000_s11255" type="#_x0000_t75" style="position:absolute;left:6466;top:5228;width:2683;height:1536" o:preferrelative="f">
                    <v:fill o:detectmouseclick="t"/>
                    <v:path o:extrusionok="t" o:connecttype="none"/>
                    <o:lock v:ext="edit" text="t"/>
                  </v:shape>
                  <v:shape id="_x0000_s11256" type="#_x0000_t202" style="position:absolute;left:8249;top:5228;width:161;height:200" stroked="f">
                    <v:textbox style="mso-next-textbox:#_x0000_s11256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57" type="#_x0000_t202" style="position:absolute;left:8179;top:6565;width:160;height:199" stroked="f">
                    <v:textbox style="mso-next-textbox:#_x0000_s11257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58" type="#_x0000_t202" style="position:absolute;left:7203;top:6031;width:161;height:200" stroked="f">
                    <v:textbox style="mso-next-textbox:#_x0000_s11258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59" type="#_x0000_t202" style="position:absolute;left:6495;top:6346;width:161;height:200" stroked="f">
                    <v:textbox style="mso-next-textbox:#_x0000_s11259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60" type="#_x0000_t202" style="position:absolute;left:8955;top:6257;width:163;height:199" stroked="f">
                    <v:textbox style="mso-next-textbox:#_x0000_s11260;mso-fit-shape-to-text:t" inset="0,0,0,0">
                      <w:txbxContent>
                        <w:p w:rsidR="002650F2" w:rsidRPr="009A2954" w:rsidRDefault="002650F2" w:rsidP="002650F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61" type="#_x0000_t32" style="position:absolute;left:8174;top:6244;width:830;height:358;flip:x" o:connectortype="straight" strokeweight="1pt"/>
                  <v:shape id="_x0000_s11262" type="#_x0000_t32" style="position:absolute;left:6532;top:6599;width:1645;height:1;flip:x y" o:connectortype="straight" strokeweight="1pt"/>
                  <v:shape id="_x0000_s11263" type="#_x0000_t32" style="position:absolute;left:7322;top:6234;width:1689;height:12;flip:x y" o:connectortype="straight">
                    <v:stroke dashstyle="dash"/>
                  </v:shape>
                  <v:shape id="_x0000_s15360" type="#_x0000_t32" style="position:absolute;left:8170;top:5264;width:8;height:1337;flip:x y" o:connectortype="straight" strokeweight="1.25pt"/>
                  <v:shape id="_x0000_s15361" type="#_x0000_t32" style="position:absolute;left:6513;top:5272;width:1642;height:1331;flip:x" o:connectortype="straight" strokeweight="1pt"/>
                  <v:shape id="_x0000_s15362" style="position:absolute;left:8057;top:6497;width:114;height:103" coordsize="130,119" path="m130,8l,,6,119e" filled="f">
                    <v:path arrowok="t"/>
                  </v:shape>
                  <v:shape id="_x0000_s15363" style="position:absolute;left:8182;top:6450;width:88;height:109" coordsize="101,125" path="m,56l101,r,125e" filled="f">
                    <v:path arrowok="t"/>
                  </v:shape>
                  <v:shape id="_x0000_s15364" type="#_x0000_t32" style="position:absolute;left:6521;top:6240;width:793;height:353;flip:x" o:connectortype="straight">
                    <v:stroke dashstyle="dash"/>
                  </v:shape>
                  <v:shape id="_x0000_s15365" type="#_x0000_t32" style="position:absolute;left:7320;top:5267;width:841;height:963;flip:x" o:connectortype="straight">
                    <v:stroke dashstyle="dash"/>
                  </v:shape>
                  <v:shape id="_x0000_s15366" type="#_x0000_t32" style="position:absolute;left:8166;top:5268;width:832;height:973" o:connectortype="straight" strokeweight="1pt"/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2" type="#_x0000_t75" style="width:54.4pt;height:15.3pt" o:ole="">
                  <v:imagedata r:id="rId26" o:title=""/>
                </v:shape>
                <o:OLEObject Type="Embed" ProgID="Equation.3" ShapeID="_x0000_i1052" DrawAspect="Content" ObjectID="_1400365659" r:id="rId57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2650F2" w:rsidRPr="006039CF" w:rsidTr="00DF48DD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3F2337" w:rsidRDefault="002650F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A60194" w:rsidRDefault="002650F2" w:rsidP="00DF48DD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CBA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650F2" w:rsidRPr="006039CF" w:rsidTr="00DF48DD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2650F2" w:rsidRPr="006039CF" w:rsidRDefault="002650F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2650F2" w:rsidRPr="006039CF" w:rsidRDefault="002650F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650F2" w:rsidRPr="006039CF" w:rsidRDefault="002650F2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2650F2" w:rsidRPr="006039CF" w:rsidTr="00DF48DD">
        <w:trPr>
          <w:trHeight w:val="2600"/>
        </w:trPr>
        <w:tc>
          <w:tcPr>
            <w:tcW w:w="3750" w:type="dxa"/>
          </w:tcPr>
          <w:p w:rsidR="002650F2" w:rsidRPr="006039CF" w:rsidRDefault="002650F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999" w:dyaOrig="300">
                <v:shape id="_x0000_i1069" type="#_x0000_t75" style="width:49pt;height:15.3pt" o:ole="">
                  <v:imagedata r:id="rId28" o:title=""/>
                </v:shape>
                <o:OLEObject Type="Embed" ProgID="Equation.3" ShapeID="_x0000_i1069" DrawAspect="Content" ObjectID="_1400365660" r:id="rId58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63" type="#_x0000_t75" style="width:28.35pt;height:13pt" o:ole="">
                  <v:imagedata r:id="rId30" o:title=""/>
                </v:shape>
                <o:OLEObject Type="Embed" ProgID="Equation.3" ShapeID="_x0000_i1063" DrawAspect="Content" ObjectID="_1400365661" r:id="rId59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53" type="#_x0000_t75" style="width:42.15pt;height:13.8pt" o:ole="">
                  <v:imagedata r:id="rId32" o:title=""/>
                </v:shape>
                <o:OLEObject Type="Embed" ProgID="Equation.3" ShapeID="_x0000_i1053" DrawAspect="Content" ObjectID="_1400365662" r:id="rId60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40" w:dyaOrig="240">
                <v:shape id="_x0000_i1061" type="#_x0000_t75" style="width:21.45pt;height:12.25pt" o:ole="">
                  <v:imagedata r:id="rId34" o:title=""/>
                </v:shape>
                <o:OLEObject Type="Embed" ProgID="Equation.3" ShapeID="_x0000_i1061" DrawAspect="Content" ObjectID="_1400365663" r:id="rId61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40" w:dyaOrig="220">
                <v:shape id="_x0000_i1062" type="#_x0000_t75" style="width:21.45pt;height:11.5pt" o:ole="">
                  <v:imagedata r:id="rId36" o:title=""/>
                </v:shape>
                <o:OLEObject Type="Embed" ProgID="Equation.3" ShapeID="_x0000_i1062" DrawAspect="Content" ObjectID="_1400365664" r:id="rId62"/>
              </w:object>
            </w:r>
          </w:p>
          <w:p w:rsidR="002650F2" w:rsidRPr="006039CF" w:rsidRDefault="002650F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239" editas="canvas" style="width:145.8pt;height:87.2pt;mso-position-horizontal-relative:char;mso-position-vertical-relative:line" coordorigin="5716,5148" coordsize="2883,1713">
                  <o:lock v:ext="edit" aspectratio="t"/>
                  <v:shape id="_x0000_s11240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241" type="#_x0000_t202" style="position:absolute;left:7633;top:5163;width:161;height:202" stroked="f">
                    <v:textbox style="mso-next-textbox:#_x0000_s11241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42" type="#_x0000_t202" style="position:absolute;left:6370;top:6630;width:160;height:205" stroked="f">
                    <v:textbox style="mso-next-textbox:#_x0000_s11242;mso-fit-shape-to-text:t" inset="0,0,0,0">
                      <w:txbxContent>
                        <w:p w:rsidR="002650F2" w:rsidRPr="00FB725E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43" type="#_x0000_t202" style="position:absolute;left:7582;top:5991;width:162;height:203" stroked="f">
                    <v:textbox style="mso-next-textbox:#_x0000_s11243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44" type="#_x0000_t32" style="position:absolute;left:6577;top:6685;width:1782;height:1" o:connectortype="straight"/>
                  <v:shape id="_x0000_s11245" type="#_x0000_t32" style="position:absolute;left:7563;top:6186;width:796;height:501;flip:x y" o:connectortype="straight" strokecolor="black [3213]">
                    <v:stroke dashstyle="dash"/>
                  </v:shape>
                  <v:shape id="_x0000_s11246" type="#_x0000_t32" style="position:absolute;left:5761;top:6174;width:1792;height:1" o:connectortype="straight">
                    <v:stroke dashstyle="dash"/>
                  </v:shape>
                  <v:shape id="_x0000_s11247" type="#_x0000_t202" style="position:absolute;left:5751;top:5937;width:162;height:202" stroked="f">
                    <v:textbox style="mso-next-textbox:#_x0000_s11247;mso-fit-shape-to-text:t" inset="0,0,0,0">
                      <w:txbxContent>
                        <w:p w:rsidR="002650F2" w:rsidRPr="00C91A5A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48" type="#_x0000_t32" style="position:absolute;left:7549;top:5208;width:810;height:1483" o:connectortype="straight"/>
                  <v:shape id="_x0000_s11249" type="#_x0000_t32" style="position:absolute;left:7553;top:5218;width:4;height:949" o:connectortype="straight">
                    <v:stroke dashstyle="dash"/>
                  </v:shape>
                  <v:shape id="_x0000_s11250" type="#_x0000_t32" style="position:absolute;left:5773;top:6191;width:796;height:485;flip:x y" o:connectortype="straight" strokecolor="black [3213]"/>
                  <v:shape id="_x0000_s11251" type="#_x0000_t32" style="position:absolute;left:6582;top:5214;width:962;height:1467;flip:x" o:connectortype="straight"/>
                  <v:shape id="_x0000_s11252" type="#_x0000_t32" style="position:absolute;left:5756;top:5208;width:1794;height:973;flip:x" o:connectortype="straight"/>
                  <v:shape id="_x0000_s11253" type="#_x0000_t202" style="position:absolute;left:8312;top:6405;width:162;height:204" stroked="f">
                    <v:textbox style="mso-next-textbox:#_x0000_s11253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2650F2" w:rsidRPr="006039CF" w:rsidRDefault="002650F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 </w:t>
            </w:r>
            <w:r w:rsidRPr="006039CF">
              <w:rPr>
                <w:position w:val="-10"/>
                <w:sz w:val="18"/>
                <w:szCs w:val="18"/>
              </w:rPr>
              <w:object w:dxaOrig="999" w:dyaOrig="300">
                <v:shape id="_x0000_i1068" type="#_x0000_t75" style="width:49pt;height:15.3pt" o:ole="">
                  <v:imagedata r:id="rId38" o:title=""/>
                </v:shape>
                <o:OLEObject Type="Embed" ProgID="Equation.3" ShapeID="_x0000_i1068" DrawAspect="Content" ObjectID="_1400365665" r:id="rId63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67" type="#_x0000_t75" style="width:28.35pt;height:13pt" o:ole="">
                  <v:imagedata r:id="rId30" o:title=""/>
                </v:shape>
                <o:OLEObject Type="Embed" ProgID="Equation.3" ShapeID="_x0000_i1067" DrawAspect="Content" ObjectID="_1400365666" r:id="rId64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70" type="#_x0000_t75" style="width:42.15pt;height:13.8pt" o:ole="">
                  <v:imagedata r:id="rId41" o:title=""/>
                </v:shape>
                <o:OLEObject Type="Embed" ProgID="Equation.3" ShapeID="_x0000_i1070" DrawAspect="Content" ObjectID="_1400365667" r:id="rId65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40" w:dyaOrig="240">
                <v:shape id="_x0000_i1065" type="#_x0000_t75" style="width:21.45pt;height:12.25pt" o:ole="">
                  <v:imagedata r:id="rId34" o:title=""/>
                </v:shape>
                <o:OLEObject Type="Embed" ProgID="Equation.3" ShapeID="_x0000_i1065" DrawAspect="Content" ObjectID="_1400365668" r:id="rId66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40" w:dyaOrig="220">
                <v:shape id="_x0000_i1066" type="#_x0000_t75" style="width:21.45pt;height:11.5pt" o:ole="">
                  <v:imagedata r:id="rId36" o:title=""/>
                </v:shape>
                <o:OLEObject Type="Embed" ProgID="Equation.3" ShapeID="_x0000_i1066" DrawAspect="Content" ObjectID="_1400365669" r:id="rId67"/>
              </w:object>
            </w:r>
          </w:p>
          <w:p w:rsidR="002650F2" w:rsidRPr="006039CF" w:rsidRDefault="002650F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94" editas="canvas" style="width:145.8pt;height:87.2pt;mso-position-horizontal-relative:char;mso-position-vertical-relative:line" coordorigin="5716,5148" coordsize="2883,1713">
                  <o:lock v:ext="edit" aspectratio="t"/>
                  <v:shape id="_x0000_s11195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196" type="#_x0000_t202" style="position:absolute;left:7633;top:5163;width:161;height:202" stroked="f">
                    <v:textbox style="mso-next-textbox:#_x0000_s11196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97" type="#_x0000_t202" style="position:absolute;left:6370;top:6630;width:160;height:205" stroked="f">
                    <v:textbox style="mso-next-textbox:#_x0000_s11197;mso-fit-shape-to-text:t" inset="0,0,0,0">
                      <w:txbxContent>
                        <w:p w:rsidR="002650F2" w:rsidRPr="00FB725E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98" type="#_x0000_t202" style="position:absolute;left:7582;top:5991;width:162;height:203" stroked="f">
                    <v:textbox style="mso-next-textbox:#_x0000_s11198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99" type="#_x0000_t32" style="position:absolute;left:6577;top:6685;width:1782;height:1" o:connectortype="straight"/>
                  <v:shape id="_x0000_s11200" type="#_x0000_t32" style="position:absolute;left:7563;top:6186;width:796;height:501;flip:x y" o:connectortype="straight" strokecolor="black [3213]">
                    <v:stroke dashstyle="dash"/>
                  </v:shape>
                  <v:shape id="_x0000_s11201" type="#_x0000_t32" style="position:absolute;left:5761;top:6174;width:1792;height:1" o:connectortype="straight">
                    <v:stroke dashstyle="dash"/>
                  </v:shape>
                  <v:shape id="_x0000_s11202" type="#_x0000_t202" style="position:absolute;left:5751;top:5937;width:162;height:202" stroked="f">
                    <v:textbox style="mso-next-textbox:#_x0000_s11202;mso-fit-shape-to-text:t" inset="0,0,0,0">
                      <w:txbxContent>
                        <w:p w:rsidR="002650F2" w:rsidRPr="00C91A5A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03" type="#_x0000_t32" style="position:absolute;left:7549;top:5208;width:810;height:1483" o:connectortype="straight"/>
                  <v:shape id="_x0000_s11204" type="#_x0000_t32" style="position:absolute;left:7553;top:5218;width:4;height:949" o:connectortype="straight">
                    <v:stroke dashstyle="dash"/>
                  </v:shape>
                  <v:shape id="_x0000_s11205" type="#_x0000_t32" style="position:absolute;left:5773;top:6191;width:796;height:485;flip:x y" o:connectortype="straight" strokecolor="black [3213]"/>
                  <v:shape id="_x0000_s11206" type="#_x0000_t32" style="position:absolute;left:6582;top:5214;width:962;height:1467;flip:x" o:connectortype="straight"/>
                  <v:shape id="_x0000_s11207" type="#_x0000_t32" style="position:absolute;left:5756;top:5208;width:1794;height:973;flip:x" o:connectortype="straight"/>
                  <v:shape id="_x0000_s11208" type="#_x0000_t202" style="position:absolute;left:8312;top:6405;width:162;height:204" stroked="f">
                    <v:textbox style="mso-next-textbox:#_x0000_s11208;mso-fit-shape-to-text:t" inset="0,0,0,0">
                      <w:txbxContent>
                        <w:p w:rsidR="002650F2" w:rsidRPr="00287D02" w:rsidRDefault="002650F2" w:rsidP="002650F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Pr="002650F2" w:rsidRDefault="006039CF" w:rsidP="002650F2">
      <w:pPr>
        <w:spacing w:after="60"/>
        <w:rPr>
          <w:sz w:val="6"/>
          <w:szCs w:val="6"/>
          <w:lang w:val="en-US"/>
        </w:rPr>
      </w:pPr>
    </w:p>
    <w:sectPr w:rsidR="006039CF" w:rsidRPr="002650F2" w:rsidSect="006073A2">
      <w:pgSz w:w="16838" w:h="11906" w:orient="landscape"/>
      <w:pgMar w:top="397" w:right="567" w:bottom="397" w:left="567" w:header="709" w:footer="709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FF5" w:rsidRDefault="00FD7FF5" w:rsidP="006039CF">
      <w:r>
        <w:separator/>
      </w:r>
    </w:p>
  </w:endnote>
  <w:endnote w:type="continuationSeparator" w:id="0">
    <w:p w:rsidR="00FD7FF5" w:rsidRDefault="00FD7FF5" w:rsidP="006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FF5" w:rsidRDefault="00FD7FF5" w:rsidP="006039CF">
      <w:r>
        <w:separator/>
      </w:r>
    </w:p>
  </w:footnote>
  <w:footnote w:type="continuationSeparator" w:id="0">
    <w:p w:rsidR="00FD7FF5" w:rsidRDefault="00FD7FF5" w:rsidP="0060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B3BCC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F621F0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6B36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3A65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hyphenationZone w:val="357"/>
  <w:doNotHyphenateCaps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780"/>
    <w:rsid w:val="000F04BD"/>
    <w:rsid w:val="001123B8"/>
    <w:rsid w:val="00151335"/>
    <w:rsid w:val="00181780"/>
    <w:rsid w:val="001C3C6E"/>
    <w:rsid w:val="001D6BB5"/>
    <w:rsid w:val="001E7D3E"/>
    <w:rsid w:val="001F0241"/>
    <w:rsid w:val="00205762"/>
    <w:rsid w:val="00213573"/>
    <w:rsid w:val="00215EE4"/>
    <w:rsid w:val="00220ECC"/>
    <w:rsid w:val="002650F2"/>
    <w:rsid w:val="00287D02"/>
    <w:rsid w:val="002B7B06"/>
    <w:rsid w:val="002D6B64"/>
    <w:rsid w:val="002E0192"/>
    <w:rsid w:val="00360A67"/>
    <w:rsid w:val="003938FA"/>
    <w:rsid w:val="003A6C48"/>
    <w:rsid w:val="003B281A"/>
    <w:rsid w:val="003F2337"/>
    <w:rsid w:val="004746BB"/>
    <w:rsid w:val="00480EB6"/>
    <w:rsid w:val="004F12A7"/>
    <w:rsid w:val="004F6250"/>
    <w:rsid w:val="0053099A"/>
    <w:rsid w:val="005403A7"/>
    <w:rsid w:val="005F3536"/>
    <w:rsid w:val="006039CF"/>
    <w:rsid w:val="006073A2"/>
    <w:rsid w:val="0064158A"/>
    <w:rsid w:val="00656364"/>
    <w:rsid w:val="006652B1"/>
    <w:rsid w:val="0072609B"/>
    <w:rsid w:val="00741E7A"/>
    <w:rsid w:val="00745726"/>
    <w:rsid w:val="00745F11"/>
    <w:rsid w:val="00770BA8"/>
    <w:rsid w:val="007C1972"/>
    <w:rsid w:val="007F5F80"/>
    <w:rsid w:val="008446E8"/>
    <w:rsid w:val="00845393"/>
    <w:rsid w:val="008C1827"/>
    <w:rsid w:val="008E1A7F"/>
    <w:rsid w:val="00955734"/>
    <w:rsid w:val="009A2954"/>
    <w:rsid w:val="00A30A02"/>
    <w:rsid w:val="00A60194"/>
    <w:rsid w:val="00A8384C"/>
    <w:rsid w:val="00AA5ED0"/>
    <w:rsid w:val="00AE31C4"/>
    <w:rsid w:val="00AF1815"/>
    <w:rsid w:val="00B160CB"/>
    <w:rsid w:val="00C15A67"/>
    <w:rsid w:val="00C37367"/>
    <w:rsid w:val="00C91A5A"/>
    <w:rsid w:val="00CA265B"/>
    <w:rsid w:val="00CC6014"/>
    <w:rsid w:val="00CF1ED6"/>
    <w:rsid w:val="00D45864"/>
    <w:rsid w:val="00D70447"/>
    <w:rsid w:val="00D71982"/>
    <w:rsid w:val="00D92139"/>
    <w:rsid w:val="00E3392A"/>
    <w:rsid w:val="00E46E64"/>
    <w:rsid w:val="00E75849"/>
    <w:rsid w:val="00EA2E8B"/>
    <w:rsid w:val="00F23A05"/>
    <w:rsid w:val="00F36517"/>
    <w:rsid w:val="00F50B96"/>
    <w:rsid w:val="00F766DB"/>
    <w:rsid w:val="00FB725E"/>
    <w:rsid w:val="00FD3EF4"/>
    <w:rsid w:val="00FD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2412]" strokecolor="none [3213]"/>
    </o:shapedefaults>
    <o:shapelayout v:ext="edit">
      <o:idmap v:ext="edit" data="1,10,15"/>
      <o:rules v:ext="edit">
        <o:r id="V:Rule255" type="connector" idref="#_x0000_s11117"/>
        <o:r id="V:Rule256" type="connector" idref="#_x0000_s11122"/>
        <o:r id="V:Rule257" type="connector" idref="#_x0000_s11099"/>
        <o:r id="V:Rule258" type="connector" idref="#_x0000_s11120"/>
        <o:r id="V:Rule259" type="connector" idref="#_x0000_s11104"/>
        <o:r id="V:Rule262" type="connector" idref="#_x0000_s11118"/>
        <o:r id="V:Rule263" type="connector" idref="#_x0000_s11100"/>
        <o:r id="V:Rule264" type="connector" idref="#_x0000_s11105"/>
        <o:r id="V:Rule266" type="connector" idref="#_x0000_s11102"/>
        <o:r id="V:Rule267" type="connector" idref="#_x0000_s11116"/>
        <o:r id="V:Rule279" type="connector" idref="#_x0000_s11164"/>
        <o:r id="V:Rule280" type="connector" idref="#_x0000_s11169"/>
        <o:r id="V:Rule281" type="connector" idref="#_x0000_s11146"/>
        <o:r id="V:Rule282" type="connector" idref="#_x0000_s11167"/>
        <o:r id="V:Rule283" type="connector" idref="#_x0000_s11151"/>
        <o:r id="V:Rule284" type="connector" idref="#_x0000_s11148"/>
        <o:r id="V:Rule285" type="connector" idref="#_x0000_s11154"/>
        <o:r id="V:Rule286" type="connector" idref="#_x0000_s11165"/>
        <o:r id="V:Rule287" type="connector" idref="#_x0000_s11147"/>
        <o:r id="V:Rule288" type="connector" idref="#_x0000_s11152"/>
        <o:r id="V:Rule289" type="connector" idref="#_x0000_s11168"/>
        <o:r id="V:Rule290" type="connector" idref="#_x0000_s11149"/>
        <o:r id="V:Rule291" type="connector" idref="#_x0000_s11163"/>
        <o:r id="V:Rule292" type="connector" idref="#_x0000_s11166"/>
        <o:r id="V:Rule293" type="connector" idref="#_x0000_s11172"/>
        <o:r id="V:Rule294" type="connector" idref="#_x0000_s11155"/>
        <o:r id="V:Rule295" type="connector" idref="#_x0000_s11131"/>
        <o:r id="V:Rule296" type="connector" idref="#_x0000_s11136"/>
        <o:r id="V:Rule297" type="connector" idref="#_x0000_s11133"/>
        <o:r id="V:Rule298" type="connector" idref="#_x0000_s11139"/>
        <o:r id="V:Rule299" type="connector" idref="#_x0000_s11132"/>
        <o:r id="V:Rule300" type="connector" idref="#_x0000_s11137"/>
        <o:r id="V:Rule301" type="connector" idref="#_x0000_s11134"/>
        <o:r id="V:Rule302" type="connector" idref="#_x0000_s11140"/>
        <o:r id="V:Rule303" type="connector" idref="#_x0000_s11173"/>
        <o:r id="V:Rule304" type="connector" idref="#_x0000_s11174"/>
        <o:r id="V:Rule305" type="connector" idref="#_x0000_s11175"/>
        <o:r id="V:Rule306" type="connector" idref="#_x0000_s11176"/>
        <o:r id="V:Rule307" type="connector" idref="#_x0000_s11177"/>
        <o:r id="V:Rule308" type="connector" idref="#_x0000_s11178"/>
        <o:r id="V:Rule309" type="connector" idref="#_x0000_s11184"/>
        <o:r id="V:Rule310" type="connector" idref="#_x0000_s11188"/>
        <o:r id="V:Rule311" type="connector" idref="#_x0000_s11185"/>
        <o:r id="V:Rule312" type="connector" idref="#_x0000_s11189"/>
        <o:r id="V:Rule313" type="connector" idref="#_x0000_s11186"/>
        <o:r id="V:Rule314" type="connector" idref="#_x0000_s11190"/>
        <o:r id="V:Rule315" type="connector" idref="#_x0000_s11191"/>
        <o:r id="V:Rule316" type="connector" idref="#_x0000_s11192"/>
        <o:r id="V:Rule317" type="connector" idref="#_x0000_s11262"/>
        <o:r id="V:Rule318" type="connector" idref="#_x0000_s15361"/>
        <o:r id="V:Rule319" type="connector" idref="#_x0000_s11244"/>
        <o:r id="V:Rule320" type="connector" idref="#_x0000_s15360"/>
        <o:r id="V:Rule321" type="connector" idref="#_x0000_s11248"/>
        <o:r id="V:Rule322" type="connector" idref="#_x0000_s11263"/>
        <o:r id="V:Rule323" type="connector" idref="#_x0000_s11245"/>
        <o:r id="V:Rule324" type="connector" idref="#_x0000_s11249"/>
        <o:r id="V:Rule325" type="connector" idref="#_x0000_s11246"/>
        <o:r id="V:Rule326" type="connector" idref="#_x0000_s11261"/>
        <o:r id="V:Rule327" type="connector" idref="#_x0000_s15375"/>
        <o:r id="V:Rule328" type="connector" idref="#_x0000_s15380"/>
        <o:r id="V:Rule329" type="connector" idref="#_x0000_s11229"/>
        <o:r id="V:Rule330" type="connector" idref="#_x0000_s15378"/>
        <o:r id="V:Rule331" type="connector" idref="#_x0000_s11234"/>
        <o:r id="V:Rule332" type="connector" idref="#_x0000_s11231"/>
        <o:r id="V:Rule333" type="connector" idref="#_x0000_s11237"/>
        <o:r id="V:Rule334" type="connector" idref="#_x0000_s15376"/>
        <o:r id="V:Rule335" type="connector" idref="#_x0000_s11230"/>
        <o:r id="V:Rule336" type="connector" idref="#_x0000_s11235"/>
        <o:r id="V:Rule337" type="connector" idref="#_x0000_s15379"/>
        <o:r id="V:Rule338" type="connector" idref="#_x0000_s11232"/>
        <o:r id="V:Rule339" type="connector" idref="#_x0000_s15374"/>
        <o:r id="V:Rule340" type="connector" idref="#_x0000_s15377"/>
        <o:r id="V:Rule341" type="connector" idref="#_x0000_s15383"/>
        <o:r id="V:Rule342" type="connector" idref="#_x0000_s11238"/>
        <o:r id="V:Rule343" type="connector" idref="#_x0000_s11214"/>
        <o:r id="V:Rule344" type="connector" idref="#_x0000_s11219"/>
        <o:r id="V:Rule345" type="connector" idref="#_x0000_s11216"/>
        <o:r id="V:Rule346" type="connector" idref="#_x0000_s11222"/>
        <o:r id="V:Rule347" type="connector" idref="#_x0000_s11215"/>
        <o:r id="V:Rule348" type="connector" idref="#_x0000_s11220"/>
        <o:r id="V:Rule349" type="connector" idref="#_x0000_s11217"/>
        <o:r id="V:Rule350" type="connector" idref="#_x0000_s11223"/>
        <o:r id="V:Rule351" type="connector" idref="#_x0000_s15364"/>
        <o:r id="V:Rule352" type="connector" idref="#_x0000_s15365"/>
        <o:r id="V:Rule353" type="connector" idref="#_x0000_s15366"/>
        <o:r id="V:Rule354" type="connector" idref="#_x0000_s11250"/>
        <o:r id="V:Rule355" type="connector" idref="#_x0000_s11251"/>
        <o:r id="V:Rule356" type="connector" idref="#_x0000_s11252"/>
        <o:r id="V:Rule357" type="connector" idref="#_x0000_s11199"/>
        <o:r id="V:Rule358" type="connector" idref="#_x0000_s11203"/>
        <o:r id="V:Rule359" type="connector" idref="#_x0000_s11200"/>
        <o:r id="V:Rule360" type="connector" idref="#_x0000_s11204"/>
        <o:r id="V:Rule361" type="connector" idref="#_x0000_s11201"/>
        <o:r id="V:Rule362" type="connector" idref="#_x0000_s11205"/>
        <o:r id="V:Rule363" type="connector" idref="#_x0000_s11206"/>
        <o:r id="V:Rule364" type="connector" idref="#_x0000_s112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9CF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9CF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8E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image" Target="media/image17.wmf"/><Relationship Id="rId63" Type="http://schemas.openxmlformats.org/officeDocument/2006/relationships/oleObject" Target="embeddings/oleObject40.bin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4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61" Type="http://schemas.openxmlformats.org/officeDocument/2006/relationships/oleObject" Target="embeddings/oleObject3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7.bin"/><Relationship Id="rId65" Type="http://schemas.openxmlformats.org/officeDocument/2006/relationships/oleObject" Target="embeddings/oleObject4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41.bin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9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70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2012-05-09T18:21:00Z</cp:lastPrinted>
  <dcterms:created xsi:type="dcterms:W3CDTF">2012-06-04T18:22:00Z</dcterms:created>
  <dcterms:modified xsi:type="dcterms:W3CDTF">2012-06-04T19:36:00Z</dcterms:modified>
</cp:coreProperties>
</file>